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40" w:rsidRDefault="00D90A40" w:rsidP="00D90A40">
      <w:pPr>
        <w:tabs>
          <w:tab w:val="clear" w:pos="9000"/>
        </w:tabs>
        <w:ind w:left="0"/>
        <w:jc w:val="left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D90A40" w:rsidRPr="00D90A40" w:rsidRDefault="00D90A40" w:rsidP="00D90A40">
      <w:pPr>
        <w:rPr>
          <w:rFonts w:ascii="Times New Roman" w:hAnsi="Times New Roman" w:cs="Times New Roman"/>
        </w:rPr>
      </w:pPr>
    </w:p>
    <w:p w:rsidR="00D90A40" w:rsidRPr="00D90A40" w:rsidRDefault="00D90A40" w:rsidP="00D90A40">
      <w:pPr>
        <w:ind w:left="-426"/>
        <w:jc w:val="left"/>
        <w:rPr>
          <w:rFonts w:ascii="Times New Roman" w:hAnsi="Times New Roman" w:cs="Times New Roman"/>
        </w:rPr>
      </w:pPr>
      <w:r w:rsidRPr="00D90A40">
        <w:rPr>
          <w:noProof/>
          <w:lang w:val="bg-BG" w:eastAsia="bg-BG"/>
        </w:rPr>
        <w:drawing>
          <wp:inline distT="0" distB="0" distL="0" distR="0" wp14:anchorId="637E8125" wp14:editId="072D582A">
            <wp:extent cx="9560961" cy="118531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4292" cy="11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74" w:rsidRPr="00D90A40" w:rsidRDefault="00C01A74" w:rsidP="00D90A40">
      <w:pPr>
        <w:tabs>
          <w:tab w:val="clear" w:pos="9000"/>
          <w:tab w:val="left" w:pos="3332"/>
        </w:tabs>
        <w:ind w:left="0"/>
        <w:rPr>
          <w:rFonts w:ascii="Times New Roman" w:hAnsi="Times New Roman" w:cs="Times New Roman"/>
        </w:rPr>
      </w:pPr>
    </w:p>
    <w:sectPr w:rsidR="00C01A74" w:rsidRPr="00D90A40" w:rsidSect="00D90A40"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07" w:orient="landscape" w:code="9"/>
      <w:pgMar w:top="850" w:right="1417" w:bottom="1218" w:left="1417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B90" w:rsidRDefault="00342B90" w:rsidP="004E46E1">
      <w:r>
        <w:separator/>
      </w:r>
    </w:p>
    <w:p w:rsidR="00342B90" w:rsidRDefault="00342B90" w:rsidP="004E46E1"/>
  </w:endnote>
  <w:endnote w:type="continuationSeparator" w:id="0">
    <w:p w:rsidR="00342B90" w:rsidRDefault="00342B90" w:rsidP="004E46E1">
      <w:r>
        <w:continuationSeparator/>
      </w:r>
    </w:p>
    <w:p w:rsidR="00342B90" w:rsidRDefault="00342B90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B90" w:rsidRDefault="00342B90" w:rsidP="004E46E1">
      <w:r>
        <w:separator/>
      </w:r>
    </w:p>
    <w:p w:rsidR="00342B90" w:rsidRDefault="00342B90" w:rsidP="004E46E1"/>
  </w:footnote>
  <w:footnote w:type="continuationSeparator" w:id="0">
    <w:p w:rsidR="00342B90" w:rsidRDefault="00342B90" w:rsidP="004E46E1">
      <w:r>
        <w:continuationSeparator/>
      </w:r>
    </w:p>
    <w:p w:rsidR="00342B90" w:rsidRDefault="00342B90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56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9222"/>
      <w:gridCol w:w="1660"/>
    </w:tblGrid>
    <w:tr w:rsidR="001323EF" w:rsidRPr="00853248" w:rsidTr="00D90A40">
      <w:trPr>
        <w:cantSplit/>
        <w:trHeight w:val="595"/>
        <w:jc w:val="center"/>
      </w:trPr>
      <w:tc>
        <w:tcPr>
          <w:tcW w:w="168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342B90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92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062BCE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2B0D8F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062BCE">
            <w:rPr>
              <w:rFonts w:ascii="Times New Roman" w:hAnsi="Times New Roman" w:cs="Times New Roman"/>
              <w:sz w:val="20"/>
              <w:szCs w:val="20"/>
              <w:lang w:val="bg-BG"/>
            </w:rPr>
            <w:t>4</w:t>
          </w:r>
        </w:p>
        <w:p w:rsidR="001323EF" w:rsidRPr="00E55C59" w:rsidRDefault="00E55C59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E55C59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Процедура за предпазване от падане</w:t>
          </w:r>
        </w:p>
        <w:p w:rsidR="001323EF" w:rsidRPr="002B0D8F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D90A40" w:rsidP="00D90A40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B0D8F">
            <w:rPr>
              <w:rFonts w:ascii="Times New Roman" w:hAnsi="Times New Roman" w:cs="Times New Roman"/>
              <w:sz w:val="20"/>
              <w:szCs w:val="20"/>
              <w:lang w:val="bg-BG"/>
            </w:rPr>
            <w:t>Електронен регистър на индивидуалната предпазна екипировка срещу падане</w:t>
          </w:r>
        </w:p>
      </w:tc>
      <w:tc>
        <w:tcPr>
          <w:tcW w:w="16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55C59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55C59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A046AC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E55C59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E55C59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BCE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0D8F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B90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156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31EE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6AC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44F5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0A40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5C5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B627B-E07B-4B1C-A5AA-514F1C62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7</cp:revision>
  <cp:lastPrinted>2014-10-14T13:39:00Z</cp:lastPrinted>
  <dcterms:created xsi:type="dcterms:W3CDTF">2015-01-04T21:53:00Z</dcterms:created>
  <dcterms:modified xsi:type="dcterms:W3CDTF">2015-03-12T17:00:00Z</dcterms:modified>
</cp:coreProperties>
</file>